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13D0AEFC">
                <wp:simplePos x="0" y="0"/>
                <wp:positionH relativeFrom="page">
                  <wp:posOffset>5429250</wp:posOffset>
                </wp:positionH>
                <wp:positionV relativeFrom="paragraph">
                  <wp:posOffset>-676275</wp:posOffset>
                </wp:positionV>
                <wp:extent cx="2109466" cy="701040"/>
                <wp:effectExtent l="19050" t="0" r="2476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9466" cy="701040"/>
                          <a:chOff x="12675" y="523"/>
                          <a:chExt cx="2735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675" y="561"/>
                            <a:ext cx="2704" cy="968"/>
                            <a:chOff x="8929" y="720"/>
                            <a:chExt cx="2251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29" y="1077"/>
                              <a:ext cx="225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52159" w14:textId="383D8556" w:rsidR="00051C0A" w:rsidRPr="00051C0A" w:rsidRDefault="00AC26DB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 xml:space="preserve"> 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SUPBANCO-CCC-LPN-2022-004</w:t>
                                </w:r>
                                <w:r w:rsidR="00051C0A"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27.5pt;margin-top:-53.25pt;width:166.1pt;height:55.2pt;z-index:251696128;mso-position-horizontal-relative:page" coordorigin="12675,523" coordsize="273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675;top:561;width:2704;height:968" coordorigin="8929,720" coordsize="225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929;top:1077;width:225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D952159" w14:textId="383D8556" w:rsidR="00051C0A" w:rsidRPr="00051C0A" w:rsidRDefault="00AC26DB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 xml:space="preserve"> </w:t>
                          </w:r>
                          <w:r w:rsidR="002D3A51">
                            <w:rPr>
                              <w:rStyle w:val="Textodelmarcadordeposicin"/>
                            </w:rPr>
                            <w:t>SUPBANCO-CCC-LPN-2022-004</w:t>
                          </w:r>
                          <w:r w:rsidR="00051C0A"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2A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el8g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27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fn7A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smn2ZMK6yOrIZyGij8BBy3SDykGHqhS+u97IC1F&#10;98GyI3H65oDmoJoDsIqvljJIMYV3YZrSvSOzaxl58tziLbvWmKQo2juxONHlIUlCTwMdp/DlPlX9&#10;+nbbnwA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Qxd+f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C26DB">
                              <w:fldChar w:fldCharType="begin"/>
                            </w:r>
                            <w:r w:rsidR="00AC26DB">
                              <w:instrText xml:space="preserve"> NUMPAGES   \* MERGEFORMAT </w:instrText>
                            </w:r>
                            <w:r w:rsidR="00AC26DB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C26D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28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mDJS/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97FDC">
                        <w:fldChar w:fldCharType="begin"/>
                      </w:r>
                      <w:r w:rsidR="00497FDC">
                        <w:instrText xml:space="preserve"> NUMPAGES   \* MERGEFORMAT </w:instrText>
                      </w:r>
                      <w:r w:rsidR="00497FDC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97FD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AC26D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5p9g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8WUljouEcv&#10;egjiPQ4in0V/eucLTnt2nBgGvufcpNW7R1TfvLB414Dd6lsi7BsNFfPL48vs4umI4yPIpv+EFdeB&#10;XcAENNTURfPYDsHo3KfDuTeRi4olF4vlYn4lheLY7HqZz1PzMihOrx358EFjJ+KmlMS9T+iwf/Qh&#10;soHilBKLWXwwbZv639rfLjgx3iT2kfBIPQybIRk1P5mywerAcgjHqeJfwJsG6YcUPU9UKf33HZCW&#10;ov1o2ZJ3LCGOYDosrq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f0H5p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D6755CB" w14:textId="77777777" w:rsidR="0026335F" w:rsidRPr="0026335F" w:rsidRDefault="002D3A5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AC26D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199A852B" w14:textId="77777777" w:rsidR="002E1412" w:rsidRPr="002E1412" w:rsidRDefault="00497FD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065F5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64A5E70F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7D66C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50389638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C26DB">
                            <w:fldChar w:fldCharType="begin"/>
                          </w:r>
                          <w:r w:rsidR="00AC26DB">
                            <w:instrText xml:space="preserve"> NUMPAGES   \* MERGEFORMAT </w:instrText>
                          </w:r>
                          <w:r w:rsidR="00AC26DB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C26D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97FDC">
                      <w:fldChar w:fldCharType="begin"/>
                    </w:r>
                    <w:r w:rsidR="00497FDC">
                      <w:instrText xml:space="preserve"> NUMPAGES   \* MERGEFORMAT </w:instrText>
                    </w:r>
                    <w:r w:rsidR="00497FDC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97FD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3A51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4</cp:revision>
  <cp:lastPrinted>2011-03-04T18:55:00Z</cp:lastPrinted>
  <dcterms:created xsi:type="dcterms:W3CDTF">2021-07-15T16:42:00Z</dcterms:created>
  <dcterms:modified xsi:type="dcterms:W3CDTF">2022-01-31T11:49:00Z</dcterms:modified>
</cp:coreProperties>
</file>